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547B0" w14:textId="6D67FE2A" w:rsidR="000D1808" w:rsidRPr="00DA00BE" w:rsidRDefault="000D1808" w:rsidP="00603799">
      <w:pPr>
        <w:spacing w:line="288" w:lineRule="auto"/>
        <w:ind w:right="423"/>
        <w:jc w:val="center"/>
        <w:rPr>
          <w:rFonts w:cs="Arial"/>
          <w:b/>
          <w:bCs/>
          <w:sz w:val="28"/>
          <w:szCs w:val="28"/>
        </w:rPr>
      </w:pPr>
      <w:proofErr w:type="spellStart"/>
      <w:r w:rsidRPr="00DA00BE">
        <w:rPr>
          <w:rFonts w:cs="Arial"/>
          <w:b/>
          <w:bCs/>
          <w:sz w:val="28"/>
          <w:szCs w:val="28"/>
        </w:rPr>
        <w:t>CowsAndMore</w:t>
      </w:r>
      <w:proofErr w:type="spellEnd"/>
      <w:r w:rsidRPr="00DA00BE">
        <w:rPr>
          <w:rFonts w:cs="Arial"/>
          <w:b/>
          <w:bCs/>
          <w:sz w:val="28"/>
          <w:szCs w:val="28"/>
        </w:rPr>
        <w:t xml:space="preserve"> – </w:t>
      </w:r>
      <w:r w:rsidR="006A7807">
        <w:rPr>
          <w:rFonts w:cs="Arial"/>
          <w:b/>
          <w:bCs/>
          <w:sz w:val="28"/>
          <w:szCs w:val="28"/>
        </w:rPr>
        <w:t>Diagramme</w:t>
      </w:r>
    </w:p>
    <w:p w14:paraId="7340EC27" w14:textId="59BF35AA" w:rsidR="00B46CE2" w:rsidRPr="00DA00BE" w:rsidRDefault="000D1808" w:rsidP="00603799">
      <w:pPr>
        <w:spacing w:line="288" w:lineRule="auto"/>
        <w:ind w:right="423"/>
        <w:jc w:val="center"/>
        <w:rPr>
          <w:rFonts w:cs="Arial"/>
          <w:b/>
          <w:bCs/>
          <w:sz w:val="28"/>
          <w:szCs w:val="28"/>
        </w:rPr>
      </w:pPr>
      <w:r w:rsidRPr="00DA00BE">
        <w:rPr>
          <w:rFonts w:cs="Arial"/>
          <w:b/>
          <w:bCs/>
          <w:sz w:val="28"/>
          <w:szCs w:val="28"/>
        </w:rPr>
        <w:t xml:space="preserve">bei </w:t>
      </w:r>
      <w:r w:rsidR="00B46CE2" w:rsidRPr="00DA00BE">
        <w:rPr>
          <w:rFonts w:cs="Arial"/>
          <w:b/>
          <w:bCs/>
          <w:sz w:val="28"/>
          <w:szCs w:val="28"/>
        </w:rPr>
        <w:t>{</w:t>
      </w:r>
      <w:proofErr w:type="spellStart"/>
      <w:proofErr w:type="gramStart"/>
      <w:r w:rsidR="00B46CE2" w:rsidRPr="00DA00BE">
        <w:rPr>
          <w:rFonts w:cs="Arial"/>
          <w:b/>
          <w:bCs/>
          <w:sz w:val="28"/>
          <w:szCs w:val="28"/>
        </w:rPr>
        <w:t>Erfassung.Betriebsdaten.Betriebsinhaber</w:t>
      </w:r>
      <w:proofErr w:type="spellEnd"/>
      <w:proofErr w:type="gramEnd"/>
      <w:r w:rsidR="00B46CE2" w:rsidRPr="00DA00BE">
        <w:rPr>
          <w:rFonts w:cs="Arial"/>
          <w:b/>
          <w:bCs/>
          <w:sz w:val="28"/>
          <w:szCs w:val="28"/>
        </w:rPr>
        <w:t>}</w:t>
      </w:r>
    </w:p>
    <w:p w14:paraId="1CB08C21" w14:textId="177AAFF3" w:rsidR="00AD04EE" w:rsidRPr="00DA00BE" w:rsidRDefault="007930F4" w:rsidP="00603799">
      <w:pPr>
        <w:spacing w:line="288" w:lineRule="auto"/>
        <w:ind w:right="423"/>
        <w:jc w:val="center"/>
        <w:rPr>
          <w:rFonts w:cs="Arial"/>
          <w:b/>
          <w:bCs/>
          <w:sz w:val="28"/>
          <w:szCs w:val="28"/>
        </w:rPr>
      </w:pPr>
      <w:r w:rsidRPr="00DA00BE">
        <w:rPr>
          <w:rFonts w:cs="Arial"/>
          <w:b/>
          <w:bCs/>
          <w:sz w:val="28"/>
          <w:szCs w:val="28"/>
        </w:rPr>
        <w:t xml:space="preserve">am </w:t>
      </w:r>
      <w:r w:rsidR="00F40B79" w:rsidRPr="00DA00BE">
        <w:rPr>
          <w:rFonts w:cs="Arial"/>
          <w:b/>
          <w:bCs/>
          <w:sz w:val="28"/>
          <w:szCs w:val="28"/>
        </w:rPr>
        <w:t>{</w:t>
      </w:r>
      <w:proofErr w:type="spellStart"/>
      <w:r w:rsidR="00320BDE" w:rsidRPr="00DA00BE">
        <w:rPr>
          <w:rFonts w:cs="Arial"/>
          <w:b/>
          <w:bCs/>
          <w:sz w:val="28"/>
          <w:szCs w:val="28"/>
        </w:rPr>
        <w:t>Visit.VisitDate</w:t>
      </w:r>
      <w:proofErr w:type="spellEnd"/>
      <w:r w:rsidR="00F40B79" w:rsidRPr="00DA00BE">
        <w:rPr>
          <w:rFonts w:cs="Arial"/>
          <w:b/>
          <w:bCs/>
          <w:sz w:val="28"/>
          <w:szCs w:val="28"/>
        </w:rPr>
        <w:t>}</w:t>
      </w:r>
    </w:p>
    <w:p w14:paraId="3BFCA07C" w14:textId="05FE2ECA" w:rsidR="00AD04EE" w:rsidRDefault="00AD04EE" w:rsidP="00603799">
      <w:pPr>
        <w:spacing w:line="288" w:lineRule="auto"/>
        <w:ind w:right="423"/>
        <w:jc w:val="center"/>
        <w:rPr>
          <w:rFonts w:cs="Arial"/>
          <w:b/>
          <w:bCs/>
          <w:sz w:val="28"/>
          <w:szCs w:val="28"/>
        </w:rPr>
      </w:pPr>
    </w:p>
    <w:p w14:paraId="03559DDB" w14:textId="06957CF4" w:rsidR="00CB24C0" w:rsidRDefault="00CB24C0" w:rsidP="00CB24C0"/>
    <w:p w14:paraId="5032EF0C" w14:textId="4D09864F" w:rsidR="00EF67D4" w:rsidRDefault="00EF67D4" w:rsidP="00CB24C0"/>
    <w:p w14:paraId="1EEEBFC9" w14:textId="54FEC6C8" w:rsidR="00EF67D4" w:rsidRDefault="00D4145D" w:rsidP="002A587C">
      <w:pPr>
        <w:pStyle w:val="berschrift1"/>
      </w:pPr>
      <w:r>
        <w:t>Ergebnisse</w:t>
      </w:r>
    </w:p>
    <w:p w14:paraId="4D1CD7F3" w14:textId="77777777" w:rsidR="00E63373" w:rsidRPr="00E63373" w:rsidRDefault="00E63373" w:rsidP="00E63373"/>
    <w:p w14:paraId="25E4CEA5" w14:textId="25C1B522" w:rsidR="002A587C" w:rsidRDefault="00E63373" w:rsidP="00E63373">
      <w:pPr>
        <w:pStyle w:val="Bildtitel"/>
      </w:pPr>
      <w:r>
        <w:t>Eingaben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5245"/>
        <w:gridCol w:w="5528"/>
      </w:tblGrid>
      <w:tr w:rsidR="00D4145D" w:rsidRPr="00D4145D" w14:paraId="5AC1988C" w14:textId="77777777" w:rsidTr="00571432">
        <w:trPr>
          <w:trHeight w:val="450"/>
        </w:trPr>
        <w:tc>
          <w:tcPr>
            <w:tcW w:w="2943" w:type="dxa"/>
            <w:noWrap/>
            <w:hideMark/>
          </w:tcPr>
          <w:p w14:paraId="2763FE21" w14:textId="77777777" w:rsidR="00D4145D" w:rsidRPr="00D4145D" w:rsidRDefault="00D4145D" w:rsidP="00D4145D">
            <w:pPr>
              <w:spacing w:line="276" w:lineRule="auto"/>
              <w:rPr>
                <w:b/>
                <w:bCs/>
              </w:rPr>
            </w:pPr>
            <w:r w:rsidRPr="00D4145D">
              <w:rPr>
                <w:b/>
                <w:bCs/>
              </w:rPr>
              <w:t>Betrieb</w:t>
            </w:r>
          </w:p>
        </w:tc>
        <w:tc>
          <w:tcPr>
            <w:tcW w:w="5245" w:type="dxa"/>
            <w:noWrap/>
            <w:hideMark/>
          </w:tcPr>
          <w:p w14:paraId="4218FA60" w14:textId="77777777" w:rsidR="00D4145D" w:rsidRPr="00D4145D" w:rsidRDefault="00D4145D" w:rsidP="00D4145D">
            <w:pPr>
              <w:spacing w:line="276" w:lineRule="auto"/>
              <w:rPr>
                <w:b/>
                <w:bCs/>
              </w:rPr>
            </w:pPr>
            <w:r w:rsidRPr="00D4145D">
              <w:rPr>
                <w:b/>
                <w:bCs/>
              </w:rPr>
              <w:t> </w:t>
            </w:r>
          </w:p>
        </w:tc>
        <w:tc>
          <w:tcPr>
            <w:tcW w:w="5528" w:type="dxa"/>
            <w:noWrap/>
            <w:hideMark/>
          </w:tcPr>
          <w:p w14:paraId="534A0C2A" w14:textId="3DE5FE18" w:rsidR="00D4145D" w:rsidRPr="00D4145D" w:rsidRDefault="00D4145D" w:rsidP="00D4145D">
            <w:pPr>
              <w:spacing w:line="276" w:lineRule="auto"/>
              <w:rPr>
                <w:b/>
                <w:bCs/>
              </w:rPr>
            </w:pPr>
            <w:r w:rsidRPr="00D4145D">
              <w:rPr>
                <w:b/>
                <w:bCs/>
              </w:rPr>
              <w:t>{</w:t>
            </w:r>
            <w:proofErr w:type="spellStart"/>
            <w:proofErr w:type="gramStart"/>
            <w:r w:rsidRPr="00D4145D">
              <w:rPr>
                <w:b/>
                <w:bCs/>
              </w:rPr>
              <w:t>Erfassung.Betriebsdaten.Betriebsinhaber</w:t>
            </w:r>
            <w:proofErr w:type="spellEnd"/>
            <w:proofErr w:type="gramEnd"/>
            <w:r w:rsidRPr="00D4145D">
              <w:rPr>
                <w:b/>
                <w:bCs/>
              </w:rPr>
              <w:t>}</w:t>
            </w:r>
          </w:p>
        </w:tc>
      </w:tr>
      <w:tr w:rsidR="00D4145D" w:rsidRPr="00D4145D" w14:paraId="3587159B" w14:textId="77777777" w:rsidTr="00571432">
        <w:trPr>
          <w:trHeight w:val="450"/>
        </w:trPr>
        <w:tc>
          <w:tcPr>
            <w:tcW w:w="2943" w:type="dxa"/>
            <w:hideMark/>
          </w:tcPr>
          <w:p w14:paraId="50062546" w14:textId="77777777" w:rsidR="00D4145D" w:rsidRPr="00D4145D" w:rsidRDefault="00D4145D" w:rsidP="00D4145D">
            <w:pPr>
              <w:spacing w:line="276" w:lineRule="auto"/>
              <w:rPr>
                <w:b/>
                <w:bCs/>
              </w:rPr>
            </w:pPr>
            <w:r w:rsidRPr="00D4145D">
              <w:rPr>
                <w:b/>
                <w:bCs/>
              </w:rPr>
              <w:t>Betriebsdaten</w:t>
            </w:r>
          </w:p>
        </w:tc>
        <w:tc>
          <w:tcPr>
            <w:tcW w:w="5245" w:type="dxa"/>
            <w:noWrap/>
            <w:hideMark/>
          </w:tcPr>
          <w:p w14:paraId="16D0D648" w14:textId="77777777" w:rsidR="00D4145D" w:rsidRPr="00D4145D" w:rsidRDefault="00D4145D" w:rsidP="00D4145D">
            <w:pPr>
              <w:spacing w:line="276" w:lineRule="auto"/>
            </w:pPr>
            <w:r w:rsidRPr="00D4145D">
              <w:t>Adresse Betrieb</w:t>
            </w:r>
          </w:p>
        </w:tc>
        <w:tc>
          <w:tcPr>
            <w:tcW w:w="5528" w:type="dxa"/>
            <w:noWrap/>
            <w:hideMark/>
          </w:tcPr>
          <w:p w14:paraId="64B9588D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Erfassung.Betriebsdaten.AdresseBetrieb</w:t>
            </w:r>
            <w:proofErr w:type="spellEnd"/>
            <w:proofErr w:type="gramEnd"/>
            <w:r w:rsidRPr="00D4145D">
              <w:t>}</w:t>
            </w:r>
          </w:p>
        </w:tc>
      </w:tr>
      <w:tr w:rsidR="00D4145D" w:rsidRPr="00D4145D" w14:paraId="78F003DD" w14:textId="77777777" w:rsidTr="00571432">
        <w:trPr>
          <w:trHeight w:val="450"/>
        </w:trPr>
        <w:tc>
          <w:tcPr>
            <w:tcW w:w="2943" w:type="dxa"/>
            <w:noWrap/>
            <w:hideMark/>
          </w:tcPr>
          <w:p w14:paraId="1A54A2DE" w14:textId="77777777" w:rsidR="00D4145D" w:rsidRPr="00D4145D" w:rsidRDefault="00D4145D" w:rsidP="00D4145D">
            <w:pPr>
              <w:spacing w:line="276" w:lineRule="auto"/>
            </w:pPr>
            <w:r w:rsidRPr="00D4145D">
              <w:t> </w:t>
            </w:r>
          </w:p>
        </w:tc>
        <w:tc>
          <w:tcPr>
            <w:tcW w:w="5245" w:type="dxa"/>
            <w:noWrap/>
            <w:hideMark/>
          </w:tcPr>
          <w:p w14:paraId="3BF8E408" w14:textId="77777777" w:rsidR="00D4145D" w:rsidRPr="00D4145D" w:rsidRDefault="00D4145D" w:rsidP="00D4145D">
            <w:pPr>
              <w:spacing w:line="276" w:lineRule="auto"/>
            </w:pPr>
            <w:r w:rsidRPr="00D4145D">
              <w:t>Telefon /Handy</w:t>
            </w:r>
          </w:p>
        </w:tc>
        <w:tc>
          <w:tcPr>
            <w:tcW w:w="5528" w:type="dxa"/>
            <w:noWrap/>
            <w:hideMark/>
          </w:tcPr>
          <w:p w14:paraId="5650E863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Erfassung.Betriebsdaten.TelefonHandy</w:t>
            </w:r>
            <w:proofErr w:type="spellEnd"/>
            <w:proofErr w:type="gramEnd"/>
            <w:r w:rsidRPr="00D4145D">
              <w:t>}</w:t>
            </w:r>
          </w:p>
        </w:tc>
      </w:tr>
      <w:tr w:rsidR="00D4145D" w:rsidRPr="00D4145D" w14:paraId="1751535F" w14:textId="77777777" w:rsidTr="00571432">
        <w:trPr>
          <w:trHeight w:val="450"/>
        </w:trPr>
        <w:tc>
          <w:tcPr>
            <w:tcW w:w="2943" w:type="dxa"/>
            <w:noWrap/>
            <w:hideMark/>
          </w:tcPr>
          <w:p w14:paraId="6D11E9B9" w14:textId="77777777" w:rsidR="00D4145D" w:rsidRPr="00D4145D" w:rsidRDefault="00D4145D" w:rsidP="00D4145D">
            <w:pPr>
              <w:spacing w:line="276" w:lineRule="auto"/>
            </w:pPr>
            <w:r w:rsidRPr="00D4145D">
              <w:t> </w:t>
            </w:r>
          </w:p>
        </w:tc>
        <w:tc>
          <w:tcPr>
            <w:tcW w:w="5245" w:type="dxa"/>
            <w:noWrap/>
            <w:hideMark/>
          </w:tcPr>
          <w:p w14:paraId="6340581D" w14:textId="77777777" w:rsidR="00D4145D" w:rsidRPr="00D4145D" w:rsidRDefault="00D4145D" w:rsidP="00D4145D">
            <w:pPr>
              <w:spacing w:line="276" w:lineRule="auto"/>
            </w:pPr>
            <w:r w:rsidRPr="00D4145D">
              <w:t>Region</w:t>
            </w:r>
          </w:p>
        </w:tc>
        <w:tc>
          <w:tcPr>
            <w:tcW w:w="5528" w:type="dxa"/>
            <w:noWrap/>
            <w:hideMark/>
          </w:tcPr>
          <w:p w14:paraId="36813EC1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Erfassung.Betriebsdaten.Region</w:t>
            </w:r>
            <w:proofErr w:type="spellEnd"/>
            <w:proofErr w:type="gramEnd"/>
            <w:r w:rsidRPr="00D4145D">
              <w:t>}</w:t>
            </w:r>
          </w:p>
        </w:tc>
      </w:tr>
      <w:tr w:rsidR="00D4145D" w:rsidRPr="00D4145D" w14:paraId="47F5C66E" w14:textId="77777777" w:rsidTr="00571432">
        <w:trPr>
          <w:trHeight w:val="450"/>
        </w:trPr>
        <w:tc>
          <w:tcPr>
            <w:tcW w:w="2943" w:type="dxa"/>
            <w:noWrap/>
            <w:hideMark/>
          </w:tcPr>
          <w:p w14:paraId="25F83483" w14:textId="77777777" w:rsidR="00D4145D" w:rsidRPr="00D4145D" w:rsidRDefault="00D4145D" w:rsidP="00D4145D">
            <w:pPr>
              <w:spacing w:line="276" w:lineRule="auto"/>
            </w:pPr>
            <w:r w:rsidRPr="00D4145D">
              <w:t> </w:t>
            </w:r>
          </w:p>
        </w:tc>
        <w:tc>
          <w:tcPr>
            <w:tcW w:w="5245" w:type="dxa"/>
            <w:noWrap/>
            <w:hideMark/>
          </w:tcPr>
          <w:p w14:paraId="3E0346A1" w14:textId="77777777" w:rsidR="00D4145D" w:rsidRPr="00D4145D" w:rsidRDefault="00D4145D" w:rsidP="00D4145D">
            <w:pPr>
              <w:spacing w:line="276" w:lineRule="auto"/>
            </w:pPr>
            <w:r w:rsidRPr="00D4145D">
              <w:t>Gesamtzahl Kühe</w:t>
            </w:r>
          </w:p>
        </w:tc>
        <w:tc>
          <w:tcPr>
            <w:tcW w:w="5528" w:type="dxa"/>
            <w:noWrap/>
            <w:hideMark/>
          </w:tcPr>
          <w:p w14:paraId="1EB95B71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Erfassung.Betriebsdaten.GesamtzahlKuehe</w:t>
            </w:r>
            <w:proofErr w:type="spellEnd"/>
            <w:proofErr w:type="gramEnd"/>
            <w:r w:rsidRPr="00D4145D">
              <w:t>}</w:t>
            </w:r>
          </w:p>
        </w:tc>
      </w:tr>
      <w:tr w:rsidR="00D4145D" w:rsidRPr="00D4145D" w14:paraId="100246F1" w14:textId="77777777" w:rsidTr="00571432">
        <w:trPr>
          <w:trHeight w:val="450"/>
        </w:trPr>
        <w:tc>
          <w:tcPr>
            <w:tcW w:w="2943" w:type="dxa"/>
            <w:noWrap/>
            <w:hideMark/>
          </w:tcPr>
          <w:p w14:paraId="3ACA55A2" w14:textId="77777777" w:rsidR="00D4145D" w:rsidRPr="00D4145D" w:rsidRDefault="00D4145D" w:rsidP="00D4145D">
            <w:pPr>
              <w:spacing w:line="276" w:lineRule="auto"/>
            </w:pPr>
            <w:r w:rsidRPr="00D4145D">
              <w:t> </w:t>
            </w:r>
          </w:p>
        </w:tc>
        <w:tc>
          <w:tcPr>
            <w:tcW w:w="5245" w:type="dxa"/>
            <w:noWrap/>
            <w:hideMark/>
          </w:tcPr>
          <w:p w14:paraId="7F44025D" w14:textId="77777777" w:rsidR="00D4145D" w:rsidRPr="00D4145D" w:rsidRDefault="00D4145D" w:rsidP="00D4145D">
            <w:pPr>
              <w:spacing w:line="276" w:lineRule="auto"/>
            </w:pPr>
            <w:r w:rsidRPr="00D4145D">
              <w:t>Anzahl laktierender Kühe</w:t>
            </w:r>
          </w:p>
        </w:tc>
        <w:tc>
          <w:tcPr>
            <w:tcW w:w="5528" w:type="dxa"/>
            <w:noWrap/>
            <w:hideMark/>
          </w:tcPr>
          <w:p w14:paraId="6F1B93CE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Erfassung.Betriebsdaten.AnzahlLaktierendeKuehe</w:t>
            </w:r>
            <w:proofErr w:type="spellEnd"/>
            <w:proofErr w:type="gramEnd"/>
            <w:r w:rsidRPr="00D4145D">
              <w:t>}</w:t>
            </w:r>
          </w:p>
        </w:tc>
      </w:tr>
      <w:tr w:rsidR="00D4145D" w:rsidRPr="00D4145D" w14:paraId="2573EB7F" w14:textId="77777777" w:rsidTr="00571432">
        <w:trPr>
          <w:trHeight w:val="450"/>
        </w:trPr>
        <w:tc>
          <w:tcPr>
            <w:tcW w:w="2943" w:type="dxa"/>
            <w:noWrap/>
            <w:hideMark/>
          </w:tcPr>
          <w:p w14:paraId="42683DD4" w14:textId="77777777" w:rsidR="00D4145D" w:rsidRPr="00D4145D" w:rsidRDefault="00D4145D" w:rsidP="00D4145D">
            <w:pPr>
              <w:spacing w:line="276" w:lineRule="auto"/>
            </w:pPr>
            <w:r w:rsidRPr="00D4145D">
              <w:t> </w:t>
            </w:r>
          </w:p>
        </w:tc>
        <w:tc>
          <w:tcPr>
            <w:tcW w:w="5245" w:type="dxa"/>
            <w:noWrap/>
            <w:hideMark/>
          </w:tcPr>
          <w:p w14:paraId="3418C349" w14:textId="77777777" w:rsidR="00D4145D" w:rsidRPr="00D4145D" w:rsidRDefault="00D4145D" w:rsidP="00D4145D">
            <w:pPr>
              <w:spacing w:line="276" w:lineRule="auto"/>
            </w:pPr>
            <w:r w:rsidRPr="00D4145D">
              <w:t>Anzahl laktierende Gruppe</w:t>
            </w:r>
          </w:p>
        </w:tc>
        <w:tc>
          <w:tcPr>
            <w:tcW w:w="5528" w:type="dxa"/>
            <w:noWrap/>
            <w:hideMark/>
          </w:tcPr>
          <w:p w14:paraId="3508961F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Erfassung.Betriebsdaten.AnzahlLaktierendeGruppen</w:t>
            </w:r>
            <w:proofErr w:type="spellEnd"/>
            <w:proofErr w:type="gramEnd"/>
            <w:r w:rsidRPr="00D4145D">
              <w:t>}</w:t>
            </w:r>
          </w:p>
        </w:tc>
      </w:tr>
      <w:tr w:rsidR="00D4145D" w:rsidRPr="00D4145D" w14:paraId="697B7306" w14:textId="77777777" w:rsidTr="00571432">
        <w:trPr>
          <w:trHeight w:val="450"/>
        </w:trPr>
        <w:tc>
          <w:tcPr>
            <w:tcW w:w="2943" w:type="dxa"/>
            <w:hideMark/>
          </w:tcPr>
          <w:p w14:paraId="6B1E1E82" w14:textId="77777777" w:rsidR="00D4145D" w:rsidRPr="00D4145D" w:rsidRDefault="00D4145D" w:rsidP="00D4145D">
            <w:pPr>
              <w:spacing w:line="276" w:lineRule="auto"/>
              <w:rPr>
                <w:b/>
                <w:bCs/>
              </w:rPr>
            </w:pPr>
            <w:r w:rsidRPr="00D4145D">
              <w:rPr>
                <w:b/>
                <w:bCs/>
              </w:rPr>
              <w:t>Erfassungssituation</w:t>
            </w:r>
          </w:p>
        </w:tc>
        <w:tc>
          <w:tcPr>
            <w:tcW w:w="5245" w:type="dxa"/>
            <w:noWrap/>
            <w:hideMark/>
          </w:tcPr>
          <w:p w14:paraId="7D8543FB" w14:textId="77777777" w:rsidR="00D4145D" w:rsidRPr="00D4145D" w:rsidRDefault="00D4145D" w:rsidP="00D4145D">
            <w:pPr>
              <w:spacing w:line="276" w:lineRule="auto"/>
            </w:pPr>
            <w:r w:rsidRPr="00D4145D">
              <w:t>Datum der Erfassung</w:t>
            </w:r>
          </w:p>
        </w:tc>
        <w:tc>
          <w:tcPr>
            <w:tcW w:w="5528" w:type="dxa"/>
            <w:noWrap/>
            <w:hideMark/>
          </w:tcPr>
          <w:p w14:paraId="7C8DDD9B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Erfassung.Betriebsdaten.DatumErfassung</w:t>
            </w:r>
            <w:proofErr w:type="spellEnd"/>
            <w:proofErr w:type="gramEnd"/>
            <w:r w:rsidRPr="00D4145D">
              <w:t>}</w:t>
            </w:r>
          </w:p>
        </w:tc>
      </w:tr>
      <w:tr w:rsidR="00D4145D" w:rsidRPr="00D4145D" w14:paraId="3B079CAC" w14:textId="77777777" w:rsidTr="00571432">
        <w:trPr>
          <w:trHeight w:val="450"/>
        </w:trPr>
        <w:tc>
          <w:tcPr>
            <w:tcW w:w="2943" w:type="dxa"/>
            <w:noWrap/>
            <w:hideMark/>
          </w:tcPr>
          <w:p w14:paraId="3FF8A6CA" w14:textId="77777777" w:rsidR="00D4145D" w:rsidRPr="00D4145D" w:rsidRDefault="00D4145D" w:rsidP="00D4145D">
            <w:pPr>
              <w:spacing w:line="276" w:lineRule="auto"/>
            </w:pPr>
            <w:r w:rsidRPr="00D4145D">
              <w:t> </w:t>
            </w:r>
          </w:p>
        </w:tc>
        <w:tc>
          <w:tcPr>
            <w:tcW w:w="5245" w:type="dxa"/>
            <w:noWrap/>
            <w:hideMark/>
          </w:tcPr>
          <w:p w14:paraId="412365A8" w14:textId="77777777" w:rsidR="00D4145D" w:rsidRPr="00D4145D" w:rsidRDefault="00D4145D" w:rsidP="00D4145D">
            <w:pPr>
              <w:spacing w:line="276" w:lineRule="auto"/>
            </w:pPr>
            <w:r w:rsidRPr="00D4145D">
              <w:t>Uhrzeit der Erfassung</w:t>
            </w:r>
          </w:p>
        </w:tc>
        <w:tc>
          <w:tcPr>
            <w:tcW w:w="5528" w:type="dxa"/>
            <w:noWrap/>
            <w:hideMark/>
          </w:tcPr>
          <w:p w14:paraId="05FFA272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Erfassung.Betriebsdaten.UhrzeitErfassung</w:t>
            </w:r>
            <w:proofErr w:type="spellEnd"/>
            <w:proofErr w:type="gramEnd"/>
            <w:r w:rsidRPr="00D4145D">
              <w:t>}</w:t>
            </w:r>
          </w:p>
        </w:tc>
      </w:tr>
      <w:tr w:rsidR="00D4145D" w:rsidRPr="00D4145D" w14:paraId="6C743336" w14:textId="77777777" w:rsidTr="00571432">
        <w:trPr>
          <w:trHeight w:val="450"/>
        </w:trPr>
        <w:tc>
          <w:tcPr>
            <w:tcW w:w="2943" w:type="dxa"/>
            <w:noWrap/>
            <w:hideMark/>
          </w:tcPr>
          <w:p w14:paraId="2E12413C" w14:textId="77777777" w:rsidR="00D4145D" w:rsidRPr="00D4145D" w:rsidRDefault="00D4145D" w:rsidP="00D4145D">
            <w:pPr>
              <w:spacing w:line="276" w:lineRule="auto"/>
            </w:pPr>
            <w:r w:rsidRPr="00D4145D">
              <w:t> </w:t>
            </w:r>
          </w:p>
        </w:tc>
        <w:tc>
          <w:tcPr>
            <w:tcW w:w="5245" w:type="dxa"/>
            <w:noWrap/>
            <w:hideMark/>
          </w:tcPr>
          <w:p w14:paraId="0D5D70F8" w14:textId="77777777" w:rsidR="00D4145D" w:rsidRPr="00D4145D" w:rsidRDefault="00D4145D" w:rsidP="00D4145D">
            <w:pPr>
              <w:spacing w:line="276" w:lineRule="auto"/>
            </w:pPr>
            <w:r w:rsidRPr="00D4145D">
              <w:t>Erfasser</w:t>
            </w:r>
          </w:p>
        </w:tc>
        <w:tc>
          <w:tcPr>
            <w:tcW w:w="5528" w:type="dxa"/>
            <w:noWrap/>
            <w:hideMark/>
          </w:tcPr>
          <w:p w14:paraId="54C38939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Erfassung.Betriebsdaten.Erfasser</w:t>
            </w:r>
            <w:proofErr w:type="spellEnd"/>
            <w:proofErr w:type="gramEnd"/>
            <w:r w:rsidRPr="00D4145D">
              <w:t>}</w:t>
            </w:r>
          </w:p>
        </w:tc>
      </w:tr>
      <w:tr w:rsidR="00D4145D" w:rsidRPr="00D4145D" w14:paraId="44B47E7C" w14:textId="77777777" w:rsidTr="00571432">
        <w:trPr>
          <w:trHeight w:val="450"/>
        </w:trPr>
        <w:tc>
          <w:tcPr>
            <w:tcW w:w="2943" w:type="dxa"/>
            <w:noWrap/>
            <w:hideMark/>
          </w:tcPr>
          <w:p w14:paraId="40DD80D9" w14:textId="77777777" w:rsidR="00D4145D" w:rsidRPr="00D4145D" w:rsidRDefault="00D4145D" w:rsidP="00D4145D">
            <w:pPr>
              <w:spacing w:line="276" w:lineRule="auto"/>
            </w:pPr>
            <w:r w:rsidRPr="00D4145D">
              <w:t> </w:t>
            </w:r>
          </w:p>
        </w:tc>
        <w:tc>
          <w:tcPr>
            <w:tcW w:w="5245" w:type="dxa"/>
            <w:noWrap/>
            <w:hideMark/>
          </w:tcPr>
          <w:p w14:paraId="0CA4E3C5" w14:textId="77777777" w:rsidR="00D4145D" w:rsidRPr="00D4145D" w:rsidRDefault="00D4145D" w:rsidP="00D4145D">
            <w:pPr>
              <w:spacing w:line="276" w:lineRule="auto"/>
            </w:pPr>
            <w:r w:rsidRPr="00D4145D">
              <w:t>Uhrzeit der Futtervorlage</w:t>
            </w:r>
          </w:p>
        </w:tc>
        <w:tc>
          <w:tcPr>
            <w:tcW w:w="5528" w:type="dxa"/>
            <w:noWrap/>
            <w:hideMark/>
          </w:tcPr>
          <w:p w14:paraId="2CC2B55D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Erfassung.Betriebsdaten.UhrzeitFuttervorlage</w:t>
            </w:r>
            <w:proofErr w:type="spellEnd"/>
            <w:proofErr w:type="gramEnd"/>
            <w:r w:rsidRPr="00D4145D">
              <w:t>}</w:t>
            </w:r>
          </w:p>
        </w:tc>
      </w:tr>
      <w:tr w:rsidR="00D4145D" w:rsidRPr="00D4145D" w14:paraId="4DB7918C" w14:textId="77777777" w:rsidTr="00571432">
        <w:trPr>
          <w:trHeight w:val="450"/>
        </w:trPr>
        <w:tc>
          <w:tcPr>
            <w:tcW w:w="2943" w:type="dxa"/>
            <w:noWrap/>
            <w:hideMark/>
          </w:tcPr>
          <w:p w14:paraId="5B6542BF" w14:textId="77777777" w:rsidR="00D4145D" w:rsidRPr="00D4145D" w:rsidRDefault="00D4145D" w:rsidP="00D4145D">
            <w:pPr>
              <w:spacing w:line="276" w:lineRule="auto"/>
            </w:pPr>
            <w:r w:rsidRPr="00D4145D">
              <w:t> </w:t>
            </w:r>
          </w:p>
        </w:tc>
        <w:tc>
          <w:tcPr>
            <w:tcW w:w="5245" w:type="dxa"/>
            <w:noWrap/>
            <w:hideMark/>
          </w:tcPr>
          <w:p w14:paraId="56BE8236" w14:textId="77777777" w:rsidR="00D4145D" w:rsidRPr="00D4145D" w:rsidRDefault="00D4145D" w:rsidP="00D4145D">
            <w:pPr>
              <w:spacing w:line="276" w:lineRule="auto"/>
            </w:pPr>
            <w:proofErr w:type="spellStart"/>
            <w:r w:rsidRPr="00D4145D">
              <w:t>Erfassungcode</w:t>
            </w:r>
            <w:proofErr w:type="spellEnd"/>
            <w:r w:rsidRPr="00D4145D">
              <w:t xml:space="preserve"> (berechnet)</w:t>
            </w:r>
          </w:p>
        </w:tc>
        <w:tc>
          <w:tcPr>
            <w:tcW w:w="5528" w:type="dxa"/>
            <w:noWrap/>
            <w:hideMark/>
          </w:tcPr>
          <w:p w14:paraId="65962FE0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Erfassung.Betriebsdaten.ErfassungsCode</w:t>
            </w:r>
            <w:proofErr w:type="spellEnd"/>
            <w:proofErr w:type="gramEnd"/>
            <w:r w:rsidRPr="00D4145D">
              <w:t>}</w:t>
            </w:r>
          </w:p>
        </w:tc>
      </w:tr>
      <w:tr w:rsidR="00D4145D" w:rsidRPr="00D4145D" w14:paraId="1F6387CE" w14:textId="77777777" w:rsidTr="00571432">
        <w:trPr>
          <w:trHeight w:val="450"/>
        </w:trPr>
        <w:tc>
          <w:tcPr>
            <w:tcW w:w="2943" w:type="dxa"/>
            <w:hideMark/>
          </w:tcPr>
          <w:p w14:paraId="1657744A" w14:textId="77777777" w:rsidR="00D4145D" w:rsidRPr="00D4145D" w:rsidRDefault="00D4145D" w:rsidP="00D4145D">
            <w:pPr>
              <w:spacing w:line="276" w:lineRule="auto"/>
              <w:rPr>
                <w:b/>
                <w:bCs/>
              </w:rPr>
            </w:pPr>
            <w:r w:rsidRPr="00D4145D">
              <w:rPr>
                <w:b/>
                <w:bCs/>
              </w:rPr>
              <w:t>Stallerhebungsdaten</w:t>
            </w:r>
          </w:p>
        </w:tc>
        <w:tc>
          <w:tcPr>
            <w:tcW w:w="5245" w:type="dxa"/>
            <w:noWrap/>
            <w:hideMark/>
          </w:tcPr>
          <w:p w14:paraId="3414F8D9" w14:textId="77777777" w:rsidR="00D4145D" w:rsidRPr="00D4145D" w:rsidRDefault="00D4145D" w:rsidP="00D4145D">
            <w:pPr>
              <w:spacing w:line="276" w:lineRule="auto"/>
            </w:pPr>
            <w:r w:rsidRPr="00D4145D">
              <w:t>Stallbezeichnung</w:t>
            </w:r>
          </w:p>
        </w:tc>
        <w:tc>
          <w:tcPr>
            <w:tcW w:w="5528" w:type="dxa"/>
            <w:noWrap/>
            <w:hideMark/>
          </w:tcPr>
          <w:p w14:paraId="239B7EFD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Erfassung.Betriebsdaten.Stallname</w:t>
            </w:r>
            <w:proofErr w:type="spellEnd"/>
            <w:proofErr w:type="gramEnd"/>
            <w:r w:rsidRPr="00D4145D">
              <w:t>}</w:t>
            </w:r>
          </w:p>
        </w:tc>
      </w:tr>
      <w:tr w:rsidR="00D4145D" w:rsidRPr="00D4145D" w14:paraId="38AE24DB" w14:textId="77777777" w:rsidTr="00571432">
        <w:trPr>
          <w:trHeight w:val="450"/>
        </w:trPr>
        <w:tc>
          <w:tcPr>
            <w:tcW w:w="2943" w:type="dxa"/>
            <w:noWrap/>
            <w:hideMark/>
          </w:tcPr>
          <w:p w14:paraId="485D9FC9" w14:textId="77777777" w:rsidR="00D4145D" w:rsidRPr="00D4145D" w:rsidRDefault="00D4145D" w:rsidP="00D4145D">
            <w:pPr>
              <w:spacing w:line="276" w:lineRule="auto"/>
            </w:pPr>
            <w:r w:rsidRPr="00D4145D">
              <w:t> </w:t>
            </w:r>
          </w:p>
        </w:tc>
        <w:tc>
          <w:tcPr>
            <w:tcW w:w="5245" w:type="dxa"/>
            <w:noWrap/>
            <w:hideMark/>
          </w:tcPr>
          <w:p w14:paraId="4AC7B377" w14:textId="77777777" w:rsidR="00D4145D" w:rsidRPr="00D4145D" w:rsidRDefault="00D4145D" w:rsidP="00D4145D">
            <w:pPr>
              <w:spacing w:line="276" w:lineRule="auto"/>
            </w:pPr>
            <w:proofErr w:type="spellStart"/>
            <w:r w:rsidRPr="00D4145D">
              <w:t>Stalltyp</w:t>
            </w:r>
            <w:proofErr w:type="spellEnd"/>
          </w:p>
        </w:tc>
        <w:tc>
          <w:tcPr>
            <w:tcW w:w="5528" w:type="dxa"/>
            <w:noWrap/>
            <w:hideMark/>
          </w:tcPr>
          <w:p w14:paraId="6A3CC713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Erfassung.Betriebsdaten.Stalltyp</w:t>
            </w:r>
            <w:proofErr w:type="spellEnd"/>
            <w:proofErr w:type="gramEnd"/>
            <w:r w:rsidRPr="00D4145D">
              <w:t>}</w:t>
            </w:r>
          </w:p>
        </w:tc>
      </w:tr>
      <w:tr w:rsidR="00D4145D" w:rsidRPr="00D4145D" w14:paraId="522F0F6E" w14:textId="77777777" w:rsidTr="00571432">
        <w:trPr>
          <w:trHeight w:val="450"/>
        </w:trPr>
        <w:tc>
          <w:tcPr>
            <w:tcW w:w="2943" w:type="dxa"/>
            <w:hideMark/>
          </w:tcPr>
          <w:p w14:paraId="0BC8B031" w14:textId="77777777" w:rsidR="00D4145D" w:rsidRPr="00D4145D" w:rsidRDefault="00D4145D" w:rsidP="00D4145D">
            <w:pPr>
              <w:spacing w:line="276" w:lineRule="auto"/>
              <w:rPr>
                <w:b/>
                <w:bCs/>
              </w:rPr>
            </w:pPr>
            <w:r w:rsidRPr="00D4145D">
              <w:rPr>
                <w:b/>
                <w:bCs/>
              </w:rPr>
              <w:t>Erfassungsgruppe</w:t>
            </w:r>
          </w:p>
        </w:tc>
        <w:tc>
          <w:tcPr>
            <w:tcW w:w="5245" w:type="dxa"/>
            <w:noWrap/>
            <w:hideMark/>
          </w:tcPr>
          <w:p w14:paraId="2D1BF7FB" w14:textId="77777777" w:rsidR="00D4145D" w:rsidRPr="00D4145D" w:rsidRDefault="00D4145D" w:rsidP="00D4145D">
            <w:pPr>
              <w:spacing w:line="276" w:lineRule="auto"/>
            </w:pPr>
            <w:r w:rsidRPr="00D4145D">
              <w:t>Beschreibung der Erfassungsgruppe</w:t>
            </w:r>
          </w:p>
        </w:tc>
        <w:tc>
          <w:tcPr>
            <w:tcW w:w="5528" w:type="dxa"/>
            <w:noWrap/>
            <w:hideMark/>
          </w:tcPr>
          <w:p w14:paraId="25052A28" w14:textId="77777777" w:rsidR="00D4145D" w:rsidRPr="00D4145D" w:rsidRDefault="00D4145D" w:rsidP="00D4145D">
            <w:pPr>
              <w:spacing w:line="276" w:lineRule="auto"/>
            </w:pPr>
            <w:r w:rsidRPr="00D4145D">
              <w:t>{</w:t>
            </w:r>
            <w:proofErr w:type="spellStart"/>
            <w:proofErr w:type="gramStart"/>
            <w:r w:rsidRPr="00D4145D">
              <w:t>Erfassung.Betriebsdaten.BeschreibungErfassungsgruppe</w:t>
            </w:r>
            <w:proofErr w:type="spellEnd"/>
            <w:proofErr w:type="gramEnd"/>
            <w:r w:rsidRPr="00D4145D">
              <w:t>}</w:t>
            </w:r>
          </w:p>
        </w:tc>
      </w:tr>
    </w:tbl>
    <w:p w14:paraId="584C557D" w14:textId="77777777" w:rsidR="00805DBC" w:rsidRDefault="00805DBC" w:rsidP="00CC77F0"/>
    <w:p w14:paraId="6ACFCC92" w14:textId="61B783E8" w:rsidR="00CC77F0" w:rsidRPr="00CC77F0" w:rsidRDefault="00FB2AD4" w:rsidP="00CC77F0">
      <w:r>
        <w:rPr>
          <w:noProof/>
        </w:rPr>
        <w:drawing>
          <wp:inline distT="0" distB="0" distL="0" distR="0" wp14:anchorId="07FD8619" wp14:editId="19029EFF">
            <wp:extent cx="9464400" cy="5785200"/>
            <wp:effectExtent l="0" t="0" r="0" b="0"/>
            <wp:docPr id="43" name="Grafik 43" descr="AuswertungSignal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Grafik 43" descr="AuswertungSignale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400" cy="57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E9DD4" w14:textId="1C71A3CC" w:rsidR="00805DBC" w:rsidRPr="00805DBC" w:rsidRDefault="00805DBC" w:rsidP="00805DBC">
      <w:r>
        <w:br w:type="page"/>
      </w:r>
    </w:p>
    <w:p w14:paraId="783056A2" w14:textId="77777777" w:rsidR="00CC77F0" w:rsidRDefault="006F3E2E" w:rsidP="00CC77F0">
      <w:r>
        <w:rPr>
          <w:noProof/>
        </w:rPr>
        <w:drawing>
          <wp:inline distT="0" distB="0" distL="0" distR="0" wp14:anchorId="6F6482DF" wp14:editId="27BCD032">
            <wp:extent cx="9464400" cy="5785200"/>
            <wp:effectExtent l="0" t="0" r="3810" b="6350"/>
            <wp:docPr id="25" name="Grafik 25" descr="AuswertungAufenthaltsortKue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Grafik 25" descr="AuswertungAufenthaltsortKueh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400" cy="57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019999" w14:textId="7F79AE29" w:rsidR="00CB24C0" w:rsidRDefault="00962A47" w:rsidP="00805DBC">
      <w:r>
        <w:br w:type="page"/>
      </w:r>
    </w:p>
    <w:p w14:paraId="37AFFEF4" w14:textId="77777777" w:rsidR="00CC77F0" w:rsidRDefault="006F3E2E" w:rsidP="00CC77F0">
      <w:r>
        <w:rPr>
          <w:noProof/>
        </w:rPr>
        <w:drawing>
          <wp:inline distT="0" distB="0" distL="0" distR="0" wp14:anchorId="4F8FC21F" wp14:editId="7B7D182C">
            <wp:extent cx="9464400" cy="5785200"/>
            <wp:effectExtent l="0" t="0" r="3810" b="6350"/>
            <wp:docPr id="30" name="Grafik 30" descr="AuswertungLiegeboxenKomfort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AuswertungLiegeboxenKomfortIndex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400" cy="57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1D3F" w14:textId="020E415A" w:rsidR="00CB24C0" w:rsidRDefault="00CC77F0" w:rsidP="00805DBC">
      <w:r>
        <w:br w:type="page"/>
      </w:r>
    </w:p>
    <w:p w14:paraId="07E1A452" w14:textId="77777777" w:rsidR="00CC77F0" w:rsidRDefault="006F3E2E" w:rsidP="00CC77F0">
      <w:r>
        <w:rPr>
          <w:noProof/>
        </w:rPr>
        <w:drawing>
          <wp:inline distT="0" distB="0" distL="0" distR="0" wp14:anchorId="79CE8840" wp14:editId="31D897AB">
            <wp:extent cx="9464400" cy="5785200"/>
            <wp:effectExtent l="0" t="0" r="3810" b="6350"/>
            <wp:docPr id="31" name="Grafik 31" descr="AuswertungLiegepositionKue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Grafik 31" descr="AuswertungLiegepositionKueh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400" cy="57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77D67" w14:textId="2A2E264B" w:rsidR="00CB24C0" w:rsidRDefault="00CC77F0" w:rsidP="00805DBC">
      <w:r>
        <w:br w:type="page"/>
      </w:r>
    </w:p>
    <w:p w14:paraId="471105D0" w14:textId="7318C5D7" w:rsidR="00B02053" w:rsidRDefault="006F3E2E" w:rsidP="00B02053">
      <w:r>
        <w:rPr>
          <w:noProof/>
        </w:rPr>
        <w:drawing>
          <wp:inline distT="0" distB="0" distL="0" distR="0" wp14:anchorId="798EED53" wp14:editId="5F3EDA7B">
            <wp:extent cx="9464400" cy="5785200"/>
            <wp:effectExtent l="0" t="0" r="3810" b="6350"/>
            <wp:docPr id="32" name="Grafik 32" descr="AuswertungZustandLiegebox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Grafik 32" descr="AuswertungZustandLiegeboxen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400" cy="57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AE84FC" w14:textId="0DC4966A" w:rsidR="00B02053" w:rsidRPr="006F3E2E" w:rsidRDefault="00B02053" w:rsidP="00805DBC">
      <w:r>
        <w:br w:type="page"/>
      </w:r>
    </w:p>
    <w:p w14:paraId="63AC9C89" w14:textId="77777777" w:rsidR="00FB2AD4" w:rsidRDefault="006F3E2E" w:rsidP="00CC77F0">
      <w:r>
        <w:rPr>
          <w:noProof/>
        </w:rPr>
        <w:drawing>
          <wp:inline distT="0" distB="0" distL="0" distR="0" wp14:anchorId="4360EFC8" wp14:editId="460703F0">
            <wp:extent cx="9464400" cy="5785200"/>
            <wp:effectExtent l="0" t="0" r="3810" b="6350"/>
            <wp:docPr id="36" name="Grafik 36" descr="AuswertungLaufverhal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Grafik 36" descr="AuswertungLaufverhalten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400" cy="57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44BBC" w14:textId="2F3086AC" w:rsidR="00FB2AD4" w:rsidRDefault="00B02053" w:rsidP="00B02053">
      <w:r>
        <w:br w:type="page"/>
      </w:r>
    </w:p>
    <w:p w14:paraId="7E774EE8" w14:textId="7D6DF2CC" w:rsidR="00FB2AD4" w:rsidRDefault="00FB2AD4" w:rsidP="00CC77F0">
      <w:r>
        <w:rPr>
          <w:noProof/>
        </w:rPr>
        <w:drawing>
          <wp:inline distT="0" distB="0" distL="0" distR="0" wp14:anchorId="08B43C2A" wp14:editId="39BD0D68">
            <wp:extent cx="9464400" cy="5785200"/>
            <wp:effectExtent l="0" t="0" r="3810" b="6350"/>
            <wp:docPr id="37" name="Grafik 37" descr="AuswertungAbliegedau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Grafik 37" descr="AuswertungAbliegedaue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400" cy="57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874780" w14:textId="79E0C2D2" w:rsidR="00B02053" w:rsidRPr="006F3E2E" w:rsidRDefault="0052303B" w:rsidP="00805DBC">
      <w:r>
        <w:br w:type="page"/>
      </w:r>
    </w:p>
    <w:p w14:paraId="351AACB4" w14:textId="77777777" w:rsidR="00B02053" w:rsidRDefault="00FB2AD4" w:rsidP="00B02053">
      <w:r>
        <w:rPr>
          <w:noProof/>
        </w:rPr>
        <w:drawing>
          <wp:inline distT="0" distB="0" distL="0" distR="0" wp14:anchorId="685BD35A" wp14:editId="5C0B1C03">
            <wp:extent cx="9464400" cy="5785200"/>
            <wp:effectExtent l="0" t="0" r="0" b="0"/>
            <wp:docPr id="39" name="Grafik 39" descr="AuswertungSignal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Grafik 39" descr="AuswertungSignale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400" cy="57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94901" w14:textId="2C82F6C8" w:rsidR="00B02053" w:rsidRDefault="006F3E2E" w:rsidP="00805DBC">
      <w:r>
        <w:br w:type="page"/>
      </w:r>
    </w:p>
    <w:p w14:paraId="28F411F7" w14:textId="77777777" w:rsidR="00B02053" w:rsidRDefault="00FB2AD4" w:rsidP="00B02053">
      <w:r>
        <w:rPr>
          <w:noProof/>
        </w:rPr>
        <w:drawing>
          <wp:inline distT="0" distB="0" distL="0" distR="0" wp14:anchorId="5DB0BC5F" wp14:editId="512A27E1">
            <wp:extent cx="9464400" cy="5785200"/>
            <wp:effectExtent l="0" t="0" r="3810" b="6350"/>
            <wp:docPr id="40" name="Grafik 40" descr="AuswertungMCVerhal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Grafik 40" descr="AuswertungMCVerhalten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400" cy="57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88710B" w14:textId="77777777" w:rsidR="00861962" w:rsidRDefault="00861962" w:rsidP="00B02053"/>
    <w:p w14:paraId="6587EAE5" w14:textId="6802634C" w:rsidR="00B02053" w:rsidRDefault="00861962" w:rsidP="006F3E2E">
      <w:pPr>
        <w:spacing w:line="288" w:lineRule="auto"/>
        <w:ind w:right="423"/>
        <w:rPr>
          <w:rFonts w:cs="Arial"/>
          <w:bCs/>
          <w:szCs w:val="22"/>
        </w:rPr>
      </w:pPr>
      <w:r>
        <w:rPr>
          <w:rFonts w:cs="Arial"/>
          <w:bCs/>
          <w:szCs w:val="22"/>
        </w:rPr>
        <w:br w:type="page"/>
      </w:r>
    </w:p>
    <w:p w14:paraId="254CD280" w14:textId="0F344634" w:rsidR="001D52D8" w:rsidRDefault="00FB2AD4" w:rsidP="006F3E2E">
      <w:pPr>
        <w:spacing w:line="288" w:lineRule="auto"/>
        <w:ind w:right="423"/>
        <w:rPr>
          <w:rFonts w:cs="Arial"/>
          <w:bCs/>
          <w:szCs w:val="22"/>
        </w:rPr>
      </w:pPr>
      <w:r>
        <w:rPr>
          <w:rFonts w:cs="Arial"/>
          <w:bCs/>
          <w:noProof/>
          <w:szCs w:val="22"/>
        </w:rPr>
        <w:drawing>
          <wp:inline distT="0" distB="0" distL="0" distR="0" wp14:anchorId="1A5813CC" wp14:editId="52EB61DB">
            <wp:extent cx="9464400" cy="5785200"/>
            <wp:effectExtent l="0" t="0" r="3810" b="6350"/>
            <wp:docPr id="41" name="Grafik 41" descr="AuswertungSauberke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Grafik 41" descr="AuswertungSauberkeit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4400" cy="578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83D73" w14:textId="3BD2BBCC" w:rsidR="0040488B" w:rsidRPr="00861962" w:rsidRDefault="0040488B" w:rsidP="00861962">
      <w:pPr>
        <w:spacing w:line="288" w:lineRule="auto"/>
        <w:ind w:right="423"/>
      </w:pPr>
    </w:p>
    <w:sectPr w:rsidR="0040488B" w:rsidRPr="00861962" w:rsidSect="00B314A4">
      <w:headerReference w:type="default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134" w:bottom="284" w:left="1134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05376" w14:textId="77777777" w:rsidR="00F05556" w:rsidRDefault="00F05556">
      <w:r>
        <w:separator/>
      </w:r>
    </w:p>
  </w:endnote>
  <w:endnote w:type="continuationSeparator" w:id="0">
    <w:p w14:paraId="4B119D6D" w14:textId="77777777" w:rsidR="00F05556" w:rsidRDefault="00F0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923DB" w14:textId="77777777" w:rsidR="00B43B23" w:rsidRDefault="00B43B23">
    <w:pPr>
      <w:pStyle w:val="Fuzeile"/>
      <w:jc w:val="right"/>
    </w:pPr>
  </w:p>
  <w:p w14:paraId="31117F05" w14:textId="77777777" w:rsidR="00B43B23" w:rsidRDefault="00B43B23">
    <w:pPr>
      <w:pStyle w:val="Fuzeile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8969326"/>
      <w:docPartObj>
        <w:docPartGallery w:val="Page Numbers (Bottom of Page)"/>
        <w:docPartUnique/>
      </w:docPartObj>
    </w:sdtPr>
    <w:sdtContent>
      <w:p w14:paraId="21DE0CEE" w14:textId="77777777" w:rsidR="00B43B23" w:rsidRDefault="00000000">
        <w:pPr>
          <w:pStyle w:val="Fuzeile"/>
          <w:jc w:val="right"/>
        </w:pPr>
      </w:p>
    </w:sdtContent>
  </w:sdt>
  <w:p w14:paraId="5EA2CBB1" w14:textId="77777777" w:rsidR="00B43B23" w:rsidRDefault="00B43B23">
    <w:pPr>
      <w:pStyle w:val="Fuzeile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9B5DB9" w14:textId="77777777" w:rsidR="00F05556" w:rsidRDefault="00F05556">
      <w:r>
        <w:separator/>
      </w:r>
    </w:p>
  </w:footnote>
  <w:footnote w:type="continuationSeparator" w:id="0">
    <w:p w14:paraId="1AB42A0D" w14:textId="77777777" w:rsidR="00F05556" w:rsidRDefault="00F05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C7DA7" w14:textId="77777777" w:rsidR="00B43B23" w:rsidRDefault="00B43B23">
    <w:pPr>
      <w:pStyle w:val="Kopfzeile"/>
      <w:jc w:val="center"/>
    </w:pPr>
    <w:r>
      <w:t xml:space="preserve">- </w:t>
    </w:r>
    <w:sdt>
      <w:sdtPr>
        <w:id w:val="2032520923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  <w:r>
          <w:t xml:space="preserve"> -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C1F32" w14:textId="6783E998" w:rsidR="00B43B23" w:rsidRDefault="00B43B23">
    <w:pPr>
      <w:pStyle w:val="Kopfzeile"/>
      <w:rPr>
        <w:sz w:val="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F149D57" wp14:editId="23B4BB58">
              <wp:simplePos x="0" y="0"/>
              <wp:positionH relativeFrom="page">
                <wp:posOffset>180340</wp:posOffset>
              </wp:positionH>
              <wp:positionV relativeFrom="page">
                <wp:posOffset>3708400</wp:posOffset>
              </wp:positionV>
              <wp:extent cx="144145" cy="0"/>
              <wp:effectExtent l="8890" t="12700" r="8890" b="6350"/>
              <wp:wrapNone/>
              <wp:docPr id="2" name="Gerader Verbind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441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A405AC" id="Gerader Verbinde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.2pt,292pt" to="25.55pt,2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6FAF"/>
    <w:multiLevelType w:val="hybridMultilevel"/>
    <w:tmpl w:val="C59A26F2"/>
    <w:lvl w:ilvl="0" w:tplc="364EA20A">
      <w:start w:val="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52263"/>
    <w:multiLevelType w:val="hybridMultilevel"/>
    <w:tmpl w:val="C09CD0E8"/>
    <w:lvl w:ilvl="0" w:tplc="364EA20A">
      <w:start w:val="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6102E"/>
    <w:multiLevelType w:val="hybridMultilevel"/>
    <w:tmpl w:val="BCCEC96E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1673E6C"/>
    <w:multiLevelType w:val="hybridMultilevel"/>
    <w:tmpl w:val="D9040C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83151"/>
    <w:multiLevelType w:val="hybridMultilevel"/>
    <w:tmpl w:val="3CE0D7CA"/>
    <w:lvl w:ilvl="0" w:tplc="25546EC0">
      <w:start w:val="1"/>
      <w:numFmt w:val="decimal"/>
      <w:lvlText w:val="%1."/>
      <w:lvlJc w:val="left"/>
      <w:pPr>
        <w:ind w:left="1080" w:hanging="360"/>
      </w:pPr>
      <w:rPr>
        <w:rFonts w:hint="default"/>
        <w:i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716432"/>
    <w:multiLevelType w:val="hybridMultilevel"/>
    <w:tmpl w:val="9A38DE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7FB"/>
    <w:multiLevelType w:val="hybridMultilevel"/>
    <w:tmpl w:val="5CC43A4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84D8F"/>
    <w:multiLevelType w:val="hybridMultilevel"/>
    <w:tmpl w:val="18EC5C76"/>
    <w:lvl w:ilvl="0" w:tplc="44C80F94">
      <w:start w:val="7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00B05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1A4A27"/>
    <w:multiLevelType w:val="hybridMultilevel"/>
    <w:tmpl w:val="F7B09E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62F77"/>
    <w:multiLevelType w:val="hybridMultilevel"/>
    <w:tmpl w:val="3EF0FC3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BB1973"/>
    <w:multiLevelType w:val="hybridMultilevel"/>
    <w:tmpl w:val="02722AF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583371"/>
    <w:multiLevelType w:val="hybridMultilevel"/>
    <w:tmpl w:val="BD841F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972C23"/>
    <w:multiLevelType w:val="hybridMultilevel"/>
    <w:tmpl w:val="2D1A99DA"/>
    <w:lvl w:ilvl="0" w:tplc="B228492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Times New Roman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A980AD4"/>
    <w:multiLevelType w:val="hybridMultilevel"/>
    <w:tmpl w:val="A08C8136"/>
    <w:lvl w:ilvl="0" w:tplc="B8E259E0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24FF9"/>
    <w:multiLevelType w:val="hybridMultilevel"/>
    <w:tmpl w:val="91D8A4D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F7C9C"/>
    <w:multiLevelType w:val="multilevel"/>
    <w:tmpl w:val="A4F26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C80261"/>
    <w:multiLevelType w:val="hybridMultilevel"/>
    <w:tmpl w:val="E506AD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32230"/>
    <w:multiLevelType w:val="hybridMultilevel"/>
    <w:tmpl w:val="22C445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A3732"/>
    <w:multiLevelType w:val="hybridMultilevel"/>
    <w:tmpl w:val="52224EE2"/>
    <w:lvl w:ilvl="0" w:tplc="364EA20A">
      <w:start w:val="9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E561E"/>
    <w:multiLevelType w:val="hybridMultilevel"/>
    <w:tmpl w:val="004237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51DA8"/>
    <w:multiLevelType w:val="hybridMultilevel"/>
    <w:tmpl w:val="65A008FC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472C0C"/>
    <w:multiLevelType w:val="hybridMultilevel"/>
    <w:tmpl w:val="0F4C127C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5D03136"/>
    <w:multiLevelType w:val="hybridMultilevel"/>
    <w:tmpl w:val="128E0D48"/>
    <w:lvl w:ilvl="0" w:tplc="59F0B610">
      <w:start w:val="1"/>
      <w:numFmt w:val="decimal"/>
      <w:lvlText w:val="%1."/>
      <w:lvlJc w:val="left"/>
      <w:pPr>
        <w:ind w:left="1440" w:hanging="360"/>
      </w:pPr>
      <w:rPr>
        <w:rFonts w:hint="default"/>
        <w:i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62276F7"/>
    <w:multiLevelType w:val="hybridMultilevel"/>
    <w:tmpl w:val="53A66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674DDD"/>
    <w:multiLevelType w:val="hybridMultilevel"/>
    <w:tmpl w:val="AAC024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78F3A0">
      <w:numFmt w:val="bullet"/>
      <w:lvlText w:val="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861F0E"/>
    <w:multiLevelType w:val="hybridMultilevel"/>
    <w:tmpl w:val="0ED456FA"/>
    <w:lvl w:ilvl="0" w:tplc="B2284928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C33DFE"/>
    <w:multiLevelType w:val="hybridMultilevel"/>
    <w:tmpl w:val="FB489C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B2134"/>
    <w:multiLevelType w:val="hybridMultilevel"/>
    <w:tmpl w:val="E808F7B4"/>
    <w:lvl w:ilvl="0" w:tplc="09BAA3EA">
      <w:start w:val="1"/>
      <w:numFmt w:val="bullet"/>
      <w:lvlText w:val=""/>
      <w:lvlJc w:val="left"/>
      <w:pPr>
        <w:ind w:left="24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28" w15:restartNumberingAfterBreak="0">
    <w:nsid w:val="75A2067F"/>
    <w:multiLevelType w:val="multilevel"/>
    <w:tmpl w:val="AD88E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5843BF"/>
    <w:multiLevelType w:val="hybridMultilevel"/>
    <w:tmpl w:val="B34E3260"/>
    <w:lvl w:ilvl="0" w:tplc="5A46902E">
      <w:start w:val="1"/>
      <w:numFmt w:val="bullet"/>
      <w:lvlText w:val=""/>
      <w:lvlJc w:val="left"/>
      <w:pPr>
        <w:ind w:left="1495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39032D"/>
    <w:multiLevelType w:val="hybridMultilevel"/>
    <w:tmpl w:val="F13E6CD0"/>
    <w:lvl w:ilvl="0" w:tplc="09BAA3EA">
      <w:start w:val="1"/>
      <w:numFmt w:val="bullet"/>
      <w:lvlText w:val=""/>
      <w:lvlJc w:val="left"/>
      <w:pPr>
        <w:ind w:left="360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1" w15:restartNumberingAfterBreak="0">
    <w:nsid w:val="7B57013D"/>
    <w:multiLevelType w:val="hybridMultilevel"/>
    <w:tmpl w:val="EDFC6396"/>
    <w:lvl w:ilvl="0" w:tplc="B8E259E0">
      <w:start w:val="7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601239">
    <w:abstractNumId w:val="3"/>
  </w:num>
  <w:num w:numId="2" w16cid:durableId="1342589557">
    <w:abstractNumId w:val="19"/>
  </w:num>
  <w:num w:numId="3" w16cid:durableId="1144195418">
    <w:abstractNumId w:val="8"/>
  </w:num>
  <w:num w:numId="4" w16cid:durableId="1773091885">
    <w:abstractNumId w:val="17"/>
  </w:num>
  <w:num w:numId="5" w16cid:durableId="1367212730">
    <w:abstractNumId w:val="12"/>
  </w:num>
  <w:num w:numId="6" w16cid:durableId="1562132851">
    <w:abstractNumId w:val="10"/>
  </w:num>
  <w:num w:numId="7" w16cid:durableId="1667980110">
    <w:abstractNumId w:val="24"/>
  </w:num>
  <w:num w:numId="8" w16cid:durableId="339747353">
    <w:abstractNumId w:val="13"/>
  </w:num>
  <w:num w:numId="9" w16cid:durableId="327681594">
    <w:abstractNumId w:val="2"/>
  </w:num>
  <w:num w:numId="10" w16cid:durableId="541020566">
    <w:abstractNumId w:val="5"/>
  </w:num>
  <w:num w:numId="11" w16cid:durableId="777145068">
    <w:abstractNumId w:val="31"/>
  </w:num>
  <w:num w:numId="12" w16cid:durableId="951479730">
    <w:abstractNumId w:val="7"/>
  </w:num>
  <w:num w:numId="13" w16cid:durableId="1101531614">
    <w:abstractNumId w:val="29"/>
  </w:num>
  <w:num w:numId="14" w16cid:durableId="324088554">
    <w:abstractNumId w:val="6"/>
  </w:num>
  <w:num w:numId="15" w16cid:durableId="493179791">
    <w:abstractNumId w:val="30"/>
  </w:num>
  <w:num w:numId="16" w16cid:durableId="368455252">
    <w:abstractNumId w:val="27"/>
  </w:num>
  <w:num w:numId="17" w16cid:durableId="2064333631">
    <w:abstractNumId w:val="28"/>
  </w:num>
  <w:num w:numId="18" w16cid:durableId="1515531213">
    <w:abstractNumId w:val="15"/>
  </w:num>
  <w:num w:numId="19" w16cid:durableId="1978954374">
    <w:abstractNumId w:val="11"/>
  </w:num>
  <w:num w:numId="20" w16cid:durableId="1737900846">
    <w:abstractNumId w:val="9"/>
  </w:num>
  <w:num w:numId="21" w16cid:durableId="51663553">
    <w:abstractNumId w:val="4"/>
  </w:num>
  <w:num w:numId="22" w16cid:durableId="554003285">
    <w:abstractNumId w:val="22"/>
  </w:num>
  <w:num w:numId="23" w16cid:durableId="521558156">
    <w:abstractNumId w:val="23"/>
  </w:num>
  <w:num w:numId="24" w16cid:durableId="1461457449">
    <w:abstractNumId w:val="20"/>
  </w:num>
  <w:num w:numId="25" w16cid:durableId="886792573">
    <w:abstractNumId w:val="1"/>
  </w:num>
  <w:num w:numId="26" w16cid:durableId="523254699">
    <w:abstractNumId w:val="0"/>
  </w:num>
  <w:num w:numId="27" w16cid:durableId="554897155">
    <w:abstractNumId w:val="18"/>
  </w:num>
  <w:num w:numId="28" w16cid:durableId="1682926116">
    <w:abstractNumId w:val="26"/>
  </w:num>
  <w:num w:numId="29" w16cid:durableId="592863548">
    <w:abstractNumId w:val="25"/>
  </w:num>
  <w:num w:numId="30" w16cid:durableId="711274569">
    <w:abstractNumId w:val="16"/>
  </w:num>
  <w:num w:numId="31" w16cid:durableId="105082680">
    <w:abstractNumId w:val="21"/>
  </w:num>
  <w:num w:numId="32" w16cid:durableId="18316291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4E8F"/>
    <w:rsid w:val="0000084D"/>
    <w:rsid w:val="00007F6C"/>
    <w:rsid w:val="0001385B"/>
    <w:rsid w:val="00023A9B"/>
    <w:rsid w:val="000428B1"/>
    <w:rsid w:val="0007651B"/>
    <w:rsid w:val="00083BA0"/>
    <w:rsid w:val="000B0897"/>
    <w:rsid w:val="000C5CCA"/>
    <w:rsid w:val="000C75C6"/>
    <w:rsid w:val="000D0588"/>
    <w:rsid w:val="000D1808"/>
    <w:rsid w:val="00107E70"/>
    <w:rsid w:val="001124C6"/>
    <w:rsid w:val="00114EA7"/>
    <w:rsid w:val="00116A94"/>
    <w:rsid w:val="00122B21"/>
    <w:rsid w:val="00143C49"/>
    <w:rsid w:val="00153BDE"/>
    <w:rsid w:val="00160E7E"/>
    <w:rsid w:val="00166620"/>
    <w:rsid w:val="00172504"/>
    <w:rsid w:val="00175401"/>
    <w:rsid w:val="00182620"/>
    <w:rsid w:val="0018277A"/>
    <w:rsid w:val="00186770"/>
    <w:rsid w:val="00186BAD"/>
    <w:rsid w:val="001A3CA7"/>
    <w:rsid w:val="001A4E8F"/>
    <w:rsid w:val="001A7CB3"/>
    <w:rsid w:val="001B0DC0"/>
    <w:rsid w:val="001B28B1"/>
    <w:rsid w:val="001C7F69"/>
    <w:rsid w:val="001D52D8"/>
    <w:rsid w:val="002119B9"/>
    <w:rsid w:val="002155B7"/>
    <w:rsid w:val="0022596D"/>
    <w:rsid w:val="00250A03"/>
    <w:rsid w:val="002608CF"/>
    <w:rsid w:val="00263E86"/>
    <w:rsid w:val="0028505D"/>
    <w:rsid w:val="00293899"/>
    <w:rsid w:val="002A04E7"/>
    <w:rsid w:val="002A587C"/>
    <w:rsid w:val="002A6252"/>
    <w:rsid w:val="002E0D3A"/>
    <w:rsid w:val="002E10CD"/>
    <w:rsid w:val="002E6B92"/>
    <w:rsid w:val="00320BDE"/>
    <w:rsid w:val="003229A7"/>
    <w:rsid w:val="00325058"/>
    <w:rsid w:val="00327D34"/>
    <w:rsid w:val="003435EA"/>
    <w:rsid w:val="00360419"/>
    <w:rsid w:val="00386D22"/>
    <w:rsid w:val="0039029C"/>
    <w:rsid w:val="003B757A"/>
    <w:rsid w:val="003D33B5"/>
    <w:rsid w:val="003F4246"/>
    <w:rsid w:val="003F659C"/>
    <w:rsid w:val="0040488B"/>
    <w:rsid w:val="00406236"/>
    <w:rsid w:val="0043180D"/>
    <w:rsid w:val="0044405A"/>
    <w:rsid w:val="004641AF"/>
    <w:rsid w:val="00480585"/>
    <w:rsid w:val="00481F86"/>
    <w:rsid w:val="00493B06"/>
    <w:rsid w:val="0049578B"/>
    <w:rsid w:val="004A7685"/>
    <w:rsid w:val="004B5DFF"/>
    <w:rsid w:val="004C21B4"/>
    <w:rsid w:val="004D1C26"/>
    <w:rsid w:val="004D659A"/>
    <w:rsid w:val="004D7357"/>
    <w:rsid w:val="004E24BF"/>
    <w:rsid w:val="004F6BC9"/>
    <w:rsid w:val="0051440F"/>
    <w:rsid w:val="005204AF"/>
    <w:rsid w:val="0052303B"/>
    <w:rsid w:val="005379C5"/>
    <w:rsid w:val="005409FE"/>
    <w:rsid w:val="00550DE9"/>
    <w:rsid w:val="0056101B"/>
    <w:rsid w:val="00571432"/>
    <w:rsid w:val="00585DB7"/>
    <w:rsid w:val="00586147"/>
    <w:rsid w:val="00587921"/>
    <w:rsid w:val="005B1BE9"/>
    <w:rsid w:val="005C7C7A"/>
    <w:rsid w:val="005D0B8A"/>
    <w:rsid w:val="005D339F"/>
    <w:rsid w:val="005F586C"/>
    <w:rsid w:val="005F5F1F"/>
    <w:rsid w:val="00600E62"/>
    <w:rsid w:val="00603799"/>
    <w:rsid w:val="00615D7B"/>
    <w:rsid w:val="00636B33"/>
    <w:rsid w:val="00636FA4"/>
    <w:rsid w:val="006375C0"/>
    <w:rsid w:val="006415EE"/>
    <w:rsid w:val="00656CDF"/>
    <w:rsid w:val="00675762"/>
    <w:rsid w:val="00683587"/>
    <w:rsid w:val="00686CE4"/>
    <w:rsid w:val="006870E2"/>
    <w:rsid w:val="00691F91"/>
    <w:rsid w:val="00695C0C"/>
    <w:rsid w:val="006A3333"/>
    <w:rsid w:val="006A6DA2"/>
    <w:rsid w:val="006A7807"/>
    <w:rsid w:val="006B114C"/>
    <w:rsid w:val="006B4934"/>
    <w:rsid w:val="006C2066"/>
    <w:rsid w:val="006E6BB6"/>
    <w:rsid w:val="006F3E2E"/>
    <w:rsid w:val="006F5106"/>
    <w:rsid w:val="00703B04"/>
    <w:rsid w:val="00711933"/>
    <w:rsid w:val="00712692"/>
    <w:rsid w:val="00716DE3"/>
    <w:rsid w:val="007237DA"/>
    <w:rsid w:val="00725331"/>
    <w:rsid w:val="007509B0"/>
    <w:rsid w:val="00757884"/>
    <w:rsid w:val="0077755E"/>
    <w:rsid w:val="00782629"/>
    <w:rsid w:val="00786A4A"/>
    <w:rsid w:val="00787B4C"/>
    <w:rsid w:val="00790B2A"/>
    <w:rsid w:val="007930F4"/>
    <w:rsid w:val="00794764"/>
    <w:rsid w:val="007B399D"/>
    <w:rsid w:val="007C10C6"/>
    <w:rsid w:val="007D2BC8"/>
    <w:rsid w:val="007E507F"/>
    <w:rsid w:val="00805DBC"/>
    <w:rsid w:val="00810A35"/>
    <w:rsid w:val="00824D74"/>
    <w:rsid w:val="0082527B"/>
    <w:rsid w:val="00831D94"/>
    <w:rsid w:val="00834657"/>
    <w:rsid w:val="0083643E"/>
    <w:rsid w:val="00851F50"/>
    <w:rsid w:val="00854829"/>
    <w:rsid w:val="00855B9E"/>
    <w:rsid w:val="00857C2C"/>
    <w:rsid w:val="00861962"/>
    <w:rsid w:val="00872D64"/>
    <w:rsid w:val="00887355"/>
    <w:rsid w:val="008925B5"/>
    <w:rsid w:val="008A190B"/>
    <w:rsid w:val="008A1D8D"/>
    <w:rsid w:val="008A6F48"/>
    <w:rsid w:val="008B6F53"/>
    <w:rsid w:val="008C0833"/>
    <w:rsid w:val="008C6381"/>
    <w:rsid w:val="008D12E1"/>
    <w:rsid w:val="008D14A1"/>
    <w:rsid w:val="008E0316"/>
    <w:rsid w:val="008E2017"/>
    <w:rsid w:val="008E3150"/>
    <w:rsid w:val="008F4514"/>
    <w:rsid w:val="008F6F61"/>
    <w:rsid w:val="0092085C"/>
    <w:rsid w:val="00936BF0"/>
    <w:rsid w:val="00937285"/>
    <w:rsid w:val="00943EE0"/>
    <w:rsid w:val="0094415A"/>
    <w:rsid w:val="009460EB"/>
    <w:rsid w:val="00952C3C"/>
    <w:rsid w:val="0095523C"/>
    <w:rsid w:val="00957DEF"/>
    <w:rsid w:val="009603EC"/>
    <w:rsid w:val="00962A47"/>
    <w:rsid w:val="0097645A"/>
    <w:rsid w:val="00980DA6"/>
    <w:rsid w:val="00997D97"/>
    <w:rsid w:val="009A0215"/>
    <w:rsid w:val="009C1EF3"/>
    <w:rsid w:val="009C5261"/>
    <w:rsid w:val="009D5766"/>
    <w:rsid w:val="009E7CA5"/>
    <w:rsid w:val="009F555B"/>
    <w:rsid w:val="009F7710"/>
    <w:rsid w:val="00A05452"/>
    <w:rsid w:val="00A2706E"/>
    <w:rsid w:val="00A417AB"/>
    <w:rsid w:val="00A41B10"/>
    <w:rsid w:val="00A57F74"/>
    <w:rsid w:val="00A669E3"/>
    <w:rsid w:val="00A7558C"/>
    <w:rsid w:val="00AA7C29"/>
    <w:rsid w:val="00AB6878"/>
    <w:rsid w:val="00AC2FB1"/>
    <w:rsid w:val="00AC6A94"/>
    <w:rsid w:val="00AD04EE"/>
    <w:rsid w:val="00AD19E4"/>
    <w:rsid w:val="00AF34E6"/>
    <w:rsid w:val="00B01B88"/>
    <w:rsid w:val="00B02053"/>
    <w:rsid w:val="00B04262"/>
    <w:rsid w:val="00B05567"/>
    <w:rsid w:val="00B314A4"/>
    <w:rsid w:val="00B41BC5"/>
    <w:rsid w:val="00B43B23"/>
    <w:rsid w:val="00B46CE2"/>
    <w:rsid w:val="00B6033E"/>
    <w:rsid w:val="00B628CE"/>
    <w:rsid w:val="00B66755"/>
    <w:rsid w:val="00B749C0"/>
    <w:rsid w:val="00B760F9"/>
    <w:rsid w:val="00B77536"/>
    <w:rsid w:val="00B8313C"/>
    <w:rsid w:val="00B83232"/>
    <w:rsid w:val="00B84AC9"/>
    <w:rsid w:val="00B9544E"/>
    <w:rsid w:val="00BB2F97"/>
    <w:rsid w:val="00BB3278"/>
    <w:rsid w:val="00BD2EF4"/>
    <w:rsid w:val="00BD57DF"/>
    <w:rsid w:val="00BD7508"/>
    <w:rsid w:val="00BE4EEA"/>
    <w:rsid w:val="00BF2428"/>
    <w:rsid w:val="00C00BC0"/>
    <w:rsid w:val="00C2127E"/>
    <w:rsid w:val="00C2238B"/>
    <w:rsid w:val="00C607A9"/>
    <w:rsid w:val="00C63D34"/>
    <w:rsid w:val="00C8139F"/>
    <w:rsid w:val="00C9008D"/>
    <w:rsid w:val="00C90752"/>
    <w:rsid w:val="00C93858"/>
    <w:rsid w:val="00C94044"/>
    <w:rsid w:val="00CA0895"/>
    <w:rsid w:val="00CA71CD"/>
    <w:rsid w:val="00CB1FA9"/>
    <w:rsid w:val="00CB24C0"/>
    <w:rsid w:val="00CC1516"/>
    <w:rsid w:val="00CC77F0"/>
    <w:rsid w:val="00CD5309"/>
    <w:rsid w:val="00D1741B"/>
    <w:rsid w:val="00D17A55"/>
    <w:rsid w:val="00D204AA"/>
    <w:rsid w:val="00D3266A"/>
    <w:rsid w:val="00D40DFE"/>
    <w:rsid w:val="00D4145D"/>
    <w:rsid w:val="00D5655D"/>
    <w:rsid w:val="00D62546"/>
    <w:rsid w:val="00D62F88"/>
    <w:rsid w:val="00D93457"/>
    <w:rsid w:val="00D93C16"/>
    <w:rsid w:val="00D93D6B"/>
    <w:rsid w:val="00D9732B"/>
    <w:rsid w:val="00DA00BE"/>
    <w:rsid w:val="00DA213C"/>
    <w:rsid w:val="00DB3769"/>
    <w:rsid w:val="00DC0F5B"/>
    <w:rsid w:val="00DC51D4"/>
    <w:rsid w:val="00DD2485"/>
    <w:rsid w:val="00DE2117"/>
    <w:rsid w:val="00DF461D"/>
    <w:rsid w:val="00DF7D29"/>
    <w:rsid w:val="00E00175"/>
    <w:rsid w:val="00E0672B"/>
    <w:rsid w:val="00E06CFE"/>
    <w:rsid w:val="00E10F52"/>
    <w:rsid w:val="00E11F6F"/>
    <w:rsid w:val="00E125C0"/>
    <w:rsid w:val="00E12F48"/>
    <w:rsid w:val="00E133ED"/>
    <w:rsid w:val="00E145D7"/>
    <w:rsid w:val="00E27099"/>
    <w:rsid w:val="00E43D91"/>
    <w:rsid w:val="00E4784B"/>
    <w:rsid w:val="00E61B80"/>
    <w:rsid w:val="00E63373"/>
    <w:rsid w:val="00E65A93"/>
    <w:rsid w:val="00E76E43"/>
    <w:rsid w:val="00E77A2F"/>
    <w:rsid w:val="00E83C2E"/>
    <w:rsid w:val="00E93BAB"/>
    <w:rsid w:val="00E97B14"/>
    <w:rsid w:val="00EA4F6B"/>
    <w:rsid w:val="00EA752C"/>
    <w:rsid w:val="00EB222D"/>
    <w:rsid w:val="00ED7945"/>
    <w:rsid w:val="00ED7C86"/>
    <w:rsid w:val="00EF67D4"/>
    <w:rsid w:val="00F0387E"/>
    <w:rsid w:val="00F05556"/>
    <w:rsid w:val="00F06CEE"/>
    <w:rsid w:val="00F25A8D"/>
    <w:rsid w:val="00F277BC"/>
    <w:rsid w:val="00F277EF"/>
    <w:rsid w:val="00F31015"/>
    <w:rsid w:val="00F335DD"/>
    <w:rsid w:val="00F40B79"/>
    <w:rsid w:val="00F44B21"/>
    <w:rsid w:val="00F50280"/>
    <w:rsid w:val="00F50B87"/>
    <w:rsid w:val="00F55875"/>
    <w:rsid w:val="00F60973"/>
    <w:rsid w:val="00F92466"/>
    <w:rsid w:val="00F953F2"/>
    <w:rsid w:val="00F9691A"/>
    <w:rsid w:val="00FA730D"/>
    <w:rsid w:val="00FB1C39"/>
    <w:rsid w:val="00FB2AD4"/>
    <w:rsid w:val="00FB58FD"/>
    <w:rsid w:val="00FC55BC"/>
    <w:rsid w:val="00FD38E0"/>
    <w:rsid w:val="00FD614F"/>
    <w:rsid w:val="00FD7825"/>
    <w:rsid w:val="00FE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5A4905"/>
  <w15:docId w15:val="{6B0ED50B-3BF1-43B9-8CC7-7FB936995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CB24C0"/>
    <w:pPr>
      <w:keepNext/>
      <w:keepLines/>
      <w:spacing w:after="120"/>
      <w:outlineLvl w:val="0"/>
    </w:pPr>
    <w:rPr>
      <w:rFonts w:eastAsiaTheme="majorEastAsia" w:cstheme="majorBidi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link w:val="TextkrperZchn"/>
    <w:rsid w:val="001A4E8F"/>
    <w:pPr>
      <w:tabs>
        <w:tab w:val="left" w:pos="540"/>
      </w:tabs>
      <w:spacing w:before="30" w:after="3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1A4E8F"/>
    <w:rPr>
      <w:rFonts w:ascii="Arial" w:hAnsi="Arial"/>
      <w:sz w:val="16"/>
      <w:szCs w:val="24"/>
    </w:rPr>
  </w:style>
  <w:style w:type="paragraph" w:styleId="Listenabsatz">
    <w:name w:val="List Paragraph"/>
    <w:basedOn w:val="Standard"/>
    <w:uiPriority w:val="34"/>
    <w:qFormat/>
    <w:rsid w:val="001A4E8F"/>
    <w:pPr>
      <w:ind w:left="720"/>
      <w:contextualSpacing/>
    </w:pPr>
  </w:style>
  <w:style w:type="paragraph" w:styleId="Beschriftung">
    <w:name w:val="caption"/>
    <w:basedOn w:val="Standard"/>
    <w:next w:val="Standard"/>
    <w:unhideWhenUsed/>
    <w:qFormat/>
    <w:rsid w:val="001A4E8F"/>
    <w:pPr>
      <w:spacing w:after="200"/>
    </w:pPr>
    <w:rPr>
      <w:b/>
      <w:bCs/>
      <w:color w:val="4F81BD"/>
      <w:sz w:val="18"/>
      <w:szCs w:val="18"/>
    </w:rPr>
  </w:style>
  <w:style w:type="paragraph" w:styleId="Sprechblasentext">
    <w:name w:val="Balloon Text"/>
    <w:basedOn w:val="Standard"/>
    <w:link w:val="SprechblasentextZchn"/>
    <w:rsid w:val="00824D7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24D74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F6F6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F6F6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F6F6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F6F6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F6F61"/>
    <w:rPr>
      <w:rFonts w:ascii="Arial" w:hAnsi="Arial"/>
      <w:b/>
      <w:bCs/>
    </w:rPr>
  </w:style>
  <w:style w:type="character" w:customStyle="1" w:styleId="KopfzeileZchn">
    <w:name w:val="Kopfzeile Zchn"/>
    <w:basedOn w:val="Absatz-Standardschriftart"/>
    <w:link w:val="Kopfzeile"/>
    <w:uiPriority w:val="99"/>
    <w:rsid w:val="008A190B"/>
    <w:rPr>
      <w:rFonts w:ascii="Arial" w:hAnsi="Arial"/>
      <w:sz w:val="22"/>
      <w:szCs w:val="24"/>
    </w:rPr>
  </w:style>
  <w:style w:type="paragraph" w:styleId="StandardWeb">
    <w:name w:val="Normal (Web)"/>
    <w:basedOn w:val="Standard"/>
    <w:uiPriority w:val="99"/>
    <w:unhideWhenUsed/>
    <w:rsid w:val="00F55875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unhideWhenUsed/>
    <w:rsid w:val="000428B1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rsid w:val="000428B1"/>
    <w:rPr>
      <w:rFonts w:ascii="Arial" w:hAnsi="Arial" w:cs="Arial"/>
      <w:vanish/>
      <w:sz w:val="16"/>
      <w:szCs w:val="16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unhideWhenUsed/>
    <w:rsid w:val="000428B1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FormularendeZchn">
    <w:name w:val="z-Formularende Zchn"/>
    <w:basedOn w:val="Absatz-Standardschriftart"/>
    <w:link w:val="z-Formularende"/>
    <w:uiPriority w:val="99"/>
    <w:rsid w:val="000428B1"/>
    <w:rPr>
      <w:rFonts w:ascii="Arial" w:hAnsi="Arial" w:cs="Arial"/>
      <w:vanish/>
      <w:sz w:val="16"/>
      <w:szCs w:val="16"/>
    </w:rPr>
  </w:style>
  <w:style w:type="character" w:customStyle="1" w:styleId="ms-span-text3">
    <w:name w:val="ms-span-text3"/>
    <w:basedOn w:val="Absatz-Standardschriftart"/>
    <w:rsid w:val="000428B1"/>
  </w:style>
  <w:style w:type="character" w:customStyle="1" w:styleId="berschrift1Zchn">
    <w:name w:val="Überschrift 1 Zchn"/>
    <w:basedOn w:val="Absatz-Standardschriftart"/>
    <w:link w:val="berschrift1"/>
    <w:rsid w:val="00CB24C0"/>
    <w:rPr>
      <w:rFonts w:ascii="Arial" w:eastAsiaTheme="majorEastAsia" w:hAnsi="Arial" w:cstheme="majorBidi"/>
      <w:b/>
      <w:bCs/>
      <w:sz w:val="28"/>
      <w:szCs w:val="28"/>
    </w:rPr>
  </w:style>
  <w:style w:type="paragraph" w:styleId="berarbeitung">
    <w:name w:val="Revision"/>
    <w:hidden/>
    <w:uiPriority w:val="99"/>
    <w:semiHidden/>
    <w:rsid w:val="00153BDE"/>
    <w:rPr>
      <w:rFonts w:ascii="Arial" w:hAnsi="Arial"/>
      <w:sz w:val="22"/>
      <w:szCs w:val="24"/>
    </w:rPr>
  </w:style>
  <w:style w:type="paragraph" w:styleId="Abbildungsverzeichnis">
    <w:name w:val="table of figures"/>
    <w:basedOn w:val="Standard"/>
    <w:next w:val="Standard"/>
    <w:uiPriority w:val="99"/>
    <w:rsid w:val="00790B2A"/>
  </w:style>
  <w:style w:type="character" w:styleId="Hyperlink">
    <w:name w:val="Hyperlink"/>
    <w:basedOn w:val="Absatz-Standardschriftart"/>
    <w:uiPriority w:val="99"/>
    <w:unhideWhenUsed/>
    <w:rsid w:val="00790B2A"/>
    <w:rPr>
      <w:color w:val="0000FF" w:themeColor="hyperlink"/>
      <w:u w:val="single"/>
    </w:rPr>
  </w:style>
  <w:style w:type="character" w:customStyle="1" w:styleId="FuzeileZchn">
    <w:name w:val="Fußzeile Zchn"/>
    <w:basedOn w:val="Absatz-Standardschriftart"/>
    <w:link w:val="Fuzeile"/>
    <w:uiPriority w:val="99"/>
    <w:rsid w:val="00B760F9"/>
    <w:rPr>
      <w:rFonts w:ascii="Arial" w:hAnsi="Arial"/>
      <w:sz w:val="22"/>
      <w:szCs w:val="24"/>
    </w:rPr>
  </w:style>
  <w:style w:type="table" w:styleId="Tabellenraster">
    <w:name w:val="Table Grid"/>
    <w:basedOn w:val="NormaleTabelle"/>
    <w:rsid w:val="006A6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titel">
    <w:name w:val="Bildtitel"/>
    <w:basedOn w:val="Standard"/>
    <w:next w:val="Standard"/>
    <w:qFormat/>
    <w:rsid w:val="002A04E7"/>
    <w:pPr>
      <w:spacing w:line="288" w:lineRule="auto"/>
      <w:ind w:right="425"/>
      <w:outlineLvl w:val="1"/>
    </w:pPr>
    <w:rPr>
      <w:rFonts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81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764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16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43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2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37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22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719694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845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3946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209513"/>
            <w:bottom w:val="single" w:sz="2" w:space="0" w:color="000000"/>
            <w:right w:val="single" w:sz="12" w:space="0" w:color="209513"/>
          </w:divBdr>
          <w:divsChild>
            <w:div w:id="123065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63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1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84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693983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949974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1605173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739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00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46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24958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209513"/>
            <w:bottom w:val="single" w:sz="2" w:space="0" w:color="000000"/>
            <w:right w:val="single" w:sz="12" w:space="0" w:color="209513"/>
          </w:divBdr>
          <w:divsChild>
            <w:div w:id="11828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47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63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82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838806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18884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979981">
                                      <w:marLeft w:val="0"/>
                                      <w:marRight w:val="0"/>
                                      <w:marTop w:val="75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562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464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Ahring\Kammerkopf\Vorlagen\Leerer_Kopf_LK_NRW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BB3F4-09A1-400E-962B-2232CE34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Leerer_Kopf_LK_NRW.dot</Template>
  <TotalTime>0</TotalTime>
  <Pages>11</Pages>
  <Words>160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Auskunft erteilt</vt:lpstr>
    </vt:vector>
  </TitlesOfParts>
  <Company>LWK-NRW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Auskunft erteilt</dc:title>
  <dc:creator>Beckmann, Stefan</dc:creator>
  <cp:lastModifiedBy>Albertus Grunwald</cp:lastModifiedBy>
  <cp:revision>73</cp:revision>
  <cp:lastPrinted>2016-08-09T08:41:00Z</cp:lastPrinted>
  <dcterms:created xsi:type="dcterms:W3CDTF">2016-08-01T12:53:00Z</dcterms:created>
  <dcterms:modified xsi:type="dcterms:W3CDTF">2025-11-13T07:14:00Z</dcterms:modified>
</cp:coreProperties>
</file>